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0FFEBAE6" w:rsidR="00535962" w:rsidRPr="00F7167E" w:rsidRDefault="006F50B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59D9B4EC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0CE07EDE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DAF-CM-2022-00</w:t>
                                    </w:r>
                                    <w:r w:rsidR="0044383D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0CE07EDE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DAF-CM-2022-00</w:t>
                              </w:r>
                              <w:r w:rsidR="0044383D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420EBF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557D5D7E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467E1476" w:rsidR="00535962" w:rsidRPr="00535962" w:rsidRDefault="006F50B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39DF4C47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44383D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6F50B6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6FEE778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44383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6F50B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7AAF279D" w:rsidR="00535962" w:rsidRDefault="006F50B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2A402A9A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7C72D71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F50B6">
                        <w:fldChar w:fldCharType="begin"/>
                      </w:r>
                      <w:r w:rsidR="006F50B6">
                        <w:instrText xml:space="preserve"> NUMPAGES   \* MERGEFORMAT </w:instrText>
                      </w:r>
                      <w:r w:rsidR="006F50B6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F50B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5BBA" w14:textId="77777777" w:rsidR="00CB707A" w:rsidRDefault="00CB707A" w:rsidP="001007E7">
      <w:pPr>
        <w:spacing w:after="0" w:line="240" w:lineRule="auto"/>
      </w:pPr>
      <w:r>
        <w:separator/>
      </w:r>
    </w:p>
  </w:endnote>
  <w:endnote w:type="continuationSeparator" w:id="0">
    <w:p w14:paraId="5E0E4EA5" w14:textId="77777777" w:rsidR="00CB707A" w:rsidRDefault="00CB707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22120B55" w:rsidR="001007E7" w:rsidRDefault="006F50B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3AD1EA30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6B214A2D" w:rsidR="001007E7" w:rsidRDefault="006F50B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06D45F3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29BB" w14:textId="77777777" w:rsidR="00CB707A" w:rsidRDefault="00CB707A" w:rsidP="001007E7">
      <w:pPr>
        <w:spacing w:after="0" w:line="240" w:lineRule="auto"/>
      </w:pPr>
      <w:r>
        <w:separator/>
      </w:r>
    </w:p>
  </w:footnote>
  <w:footnote w:type="continuationSeparator" w:id="0">
    <w:p w14:paraId="1AE84AF4" w14:textId="77777777" w:rsidR="00CB707A" w:rsidRDefault="00CB707A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4383D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6F50B6"/>
    <w:rsid w:val="00721F4E"/>
    <w:rsid w:val="00725091"/>
    <w:rsid w:val="00752032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B707A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SharedWithUsers xmlns="6d0ed0c3-5985-4eca-a33b-383541a093dd">
      <UserInfo>
        <DisplayName>Belly Esmirna Bautista Ramírez</DisplayName>
        <AccountId>185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6D0D-DBC8-48D1-887C-0183020897E2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</cp:revision>
  <cp:lastPrinted>2011-03-04T18:41:00Z</cp:lastPrinted>
  <dcterms:created xsi:type="dcterms:W3CDTF">2022-09-20T14:38:00Z</dcterms:created>
  <dcterms:modified xsi:type="dcterms:W3CDTF">2022-09-20T14:44:00Z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